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BE5" w:rsidRDefault="00A35BE5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СВЕДЕНИЯ О ДОХОДАХ, </w:t>
      </w:r>
    </w:p>
    <w:p w:rsidR="00A35BE5" w:rsidRDefault="00A35BE5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ОБ ИМУЩЕСТВЕ И ОБЯЗАТЕЛЬСТВАХ ИМУЩЕСТВЕННОГО ХАРАКТЕРА, </w:t>
      </w:r>
    </w:p>
    <w:p w:rsidR="00A35BE5" w:rsidRDefault="00A35BE5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ПРЕДСТАВЛЕННЫЕ ЛИЦАМИ, ЗАМЕЩАЮЩИМИ МУНИЦИПАЛЬНЫЕ ДОЛЖНОСТИ </w:t>
      </w:r>
    </w:p>
    <w:p w:rsidR="00A35BE5" w:rsidRDefault="00A35BE5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И ДОЛЖНОСТИ МУНИЦИПАЛЬНОЙ СЛУЖБЫ, ОБ ИСТОЧНИКАХ </w:t>
      </w:r>
    </w:p>
    <w:p w:rsidR="00A35BE5" w:rsidRDefault="00A35BE5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ПОЛУЧЕНИЯ СРЕДСТВ, ЗА СЧЕТ КОТОРЫХ СОВЕРШЕНА СДЕЛКА </w:t>
      </w:r>
    </w:p>
    <w:p w:rsidR="00A35BE5" w:rsidRDefault="00A35BE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</w:pPr>
    </w:p>
    <w:tbl>
      <w:tblPr>
        <w:tblW w:w="16302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30"/>
        <w:gridCol w:w="1230"/>
        <w:gridCol w:w="1134"/>
        <w:gridCol w:w="1134"/>
        <w:gridCol w:w="1134"/>
        <w:gridCol w:w="1418"/>
        <w:gridCol w:w="850"/>
        <w:gridCol w:w="1276"/>
        <w:gridCol w:w="1418"/>
        <w:gridCol w:w="708"/>
        <w:gridCol w:w="1134"/>
        <w:gridCol w:w="993"/>
        <w:gridCol w:w="992"/>
        <w:gridCol w:w="1276"/>
        <w:gridCol w:w="1275"/>
      </w:tblGrid>
      <w:tr w:rsidR="00A35BE5" w:rsidRPr="0087198A"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7198A">
              <w:rPr>
                <w:sz w:val="18"/>
                <w:szCs w:val="18"/>
              </w:rPr>
              <w:t xml:space="preserve">N 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7198A">
              <w:rPr>
                <w:sz w:val="18"/>
                <w:szCs w:val="18"/>
              </w:rPr>
              <w:t xml:space="preserve">Наименование муниципального образования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7198A">
              <w:rPr>
                <w:sz w:val="18"/>
                <w:szCs w:val="18"/>
              </w:rPr>
              <w:t xml:space="preserve">Фамилия, имя, отчество </w:t>
            </w:r>
            <w:hyperlink r:id="rId4" w:history="1">
              <w:r w:rsidRPr="0087198A">
                <w:rPr>
                  <w:color w:val="0000FF"/>
                  <w:sz w:val="18"/>
                  <w:szCs w:val="18"/>
                </w:rPr>
                <w:t xml:space="preserve">&lt;1&gt; 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7198A">
              <w:rPr>
                <w:sz w:val="18"/>
                <w:szCs w:val="18"/>
              </w:rPr>
              <w:t xml:space="preserve">Должность </w:t>
            </w:r>
            <w:hyperlink r:id="rId5" w:history="1">
              <w:r w:rsidRPr="0087198A">
                <w:rPr>
                  <w:color w:val="0000FF"/>
                  <w:sz w:val="18"/>
                  <w:szCs w:val="18"/>
                </w:rPr>
                <w:t xml:space="preserve">&lt;2&gt; 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7198A">
              <w:rPr>
                <w:sz w:val="18"/>
                <w:szCs w:val="18"/>
              </w:rPr>
              <w:t xml:space="preserve">Годовой доход (руб.) </w:t>
            </w:r>
            <w:hyperlink r:id="rId6" w:history="1">
              <w:r w:rsidRPr="0087198A">
                <w:rPr>
                  <w:color w:val="0000FF"/>
                  <w:sz w:val="18"/>
                  <w:szCs w:val="18"/>
                </w:rPr>
                <w:t xml:space="preserve">&lt;3&gt; </w:t>
              </w:r>
            </w:hyperlink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7198A">
              <w:rPr>
                <w:sz w:val="18"/>
                <w:szCs w:val="18"/>
              </w:rPr>
              <w:t xml:space="preserve">Перечень объектов недвижимого имущества, принадлежащих на праве собственности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7198A">
              <w:rPr>
                <w:sz w:val="18"/>
                <w:szCs w:val="18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7198A">
              <w:rPr>
                <w:sz w:val="18"/>
                <w:szCs w:val="18"/>
              </w:rPr>
              <w:t xml:space="preserve">Перечень транспортных средств, принадлежащих на праве собственности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7198A">
              <w:t xml:space="preserve">Источники получения средств, за счет которых совершена сделка </w:t>
            </w:r>
          </w:p>
        </w:tc>
      </w:tr>
      <w:tr w:rsidR="00A35BE5" w:rsidRPr="0087198A">
        <w:tc>
          <w:tcPr>
            <w:tcW w:w="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7198A">
              <w:rPr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7198A">
              <w:rPr>
                <w:sz w:val="18"/>
                <w:szCs w:val="18"/>
              </w:rPr>
              <w:t xml:space="preserve">площадь, кв. 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7198A">
              <w:rPr>
                <w:sz w:val="18"/>
                <w:szCs w:val="18"/>
              </w:rPr>
              <w:t xml:space="preserve">страна расположения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7198A">
              <w:rPr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7198A">
              <w:rPr>
                <w:sz w:val="18"/>
                <w:szCs w:val="18"/>
              </w:rPr>
              <w:t xml:space="preserve">площадь, кв. 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7198A">
              <w:rPr>
                <w:sz w:val="18"/>
                <w:szCs w:val="18"/>
              </w:rPr>
              <w:t xml:space="preserve">страна расположения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7198A">
              <w:rPr>
                <w:sz w:val="18"/>
                <w:szCs w:val="18"/>
              </w:rPr>
              <w:t xml:space="preserve">вид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7198A">
              <w:t xml:space="preserve">марка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7198A">
              <w:t xml:space="preserve">предмет сделки </w:t>
            </w:r>
            <w:hyperlink r:id="rId7" w:history="1">
              <w:r w:rsidRPr="0087198A">
                <w:rPr>
                  <w:color w:val="0000FF"/>
                </w:rPr>
                <w:t xml:space="preserve">&lt;4&gt; 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7198A">
              <w:t xml:space="preserve">источники получения средств </w:t>
            </w:r>
            <w:hyperlink r:id="rId8" w:history="1">
              <w:r w:rsidRPr="0087198A">
                <w:rPr>
                  <w:color w:val="0000FF"/>
                </w:rPr>
                <w:t xml:space="preserve">&lt;5&gt; </w:t>
              </w:r>
            </w:hyperlink>
          </w:p>
        </w:tc>
      </w:tr>
      <w:tr w:rsidR="00A35BE5" w:rsidRPr="0087198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7198A">
              <w:rPr>
                <w:sz w:val="18"/>
                <w:szCs w:val="18"/>
              </w:rPr>
              <w:t xml:space="preserve">1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7198A">
              <w:rPr>
                <w:sz w:val="18"/>
                <w:szCs w:val="18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7198A">
              <w:rPr>
                <w:sz w:val="18"/>
                <w:szCs w:val="18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7198A">
              <w:rPr>
                <w:sz w:val="18"/>
                <w:szCs w:val="18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7198A">
              <w:rPr>
                <w:sz w:val="18"/>
                <w:szCs w:val="18"/>
              </w:rPr>
              <w:t xml:space="preserve">5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7198A">
              <w:rPr>
                <w:sz w:val="18"/>
                <w:szCs w:val="18"/>
              </w:rPr>
              <w:t xml:space="preserve">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7198A">
              <w:rPr>
                <w:sz w:val="18"/>
                <w:szCs w:val="18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7198A">
              <w:rPr>
                <w:sz w:val="18"/>
                <w:szCs w:val="18"/>
              </w:rPr>
              <w:t xml:space="preserve">8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7198A">
              <w:rPr>
                <w:sz w:val="18"/>
                <w:szCs w:val="18"/>
              </w:rPr>
              <w:t xml:space="preserve">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7198A">
              <w:rPr>
                <w:sz w:val="18"/>
                <w:szCs w:val="18"/>
              </w:rPr>
              <w:t xml:space="preserve">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7198A">
              <w:rPr>
                <w:sz w:val="18"/>
                <w:szCs w:val="18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7198A">
              <w:rPr>
                <w:sz w:val="18"/>
                <w:szCs w:val="18"/>
              </w:rPr>
              <w:t xml:space="preserve">12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7198A">
              <w:t xml:space="preserve">13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7198A">
              <w:t xml:space="preserve">14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7198A">
              <w:t xml:space="preserve">15 </w:t>
            </w:r>
          </w:p>
        </w:tc>
      </w:tr>
      <w:tr w:rsidR="00A35BE5" w:rsidRPr="0087198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Г.Боготол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 w:rsidP="00B34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Попернацкая Галина Анатольевна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бюджету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303823,11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Default="00A35BE5" w:rsidP="007C79EF">
            <w:pPr>
              <w:pStyle w:val="a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Default="00A35BE5" w:rsidP="007C79E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Default="00A35BE5" w:rsidP="007C79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A35BE5" w:rsidRPr="0087198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Default="00A35BE5" w:rsidP="00B34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8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Default="00A35BE5" w:rsidP="007C79E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Default="00A35BE5" w:rsidP="007C79E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Default="00A35BE5" w:rsidP="007C79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59557C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A35BE5" w:rsidRPr="0087198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Default="00A35BE5" w:rsidP="00B34B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8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Default="00A35BE5" w:rsidP="007C79E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Default="00A35BE5" w:rsidP="007C79E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Default="00A35BE5" w:rsidP="007C79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59557C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Pr="0087198A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5BE5" w:rsidRDefault="00A35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</w:tbl>
    <w:p w:rsidR="00A35BE5" w:rsidRDefault="00A35BE5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A35BE5" w:rsidRDefault="00A35BE5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A35BE5" w:rsidRDefault="00A35BE5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A35BE5" w:rsidRDefault="00A35BE5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A35BE5" w:rsidRDefault="00A35BE5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A35BE5" w:rsidRDefault="00A35BE5" w:rsidP="005802FC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&lt;1&gt; Фамилия, имя, отчество супруга (супруги), несовершеннолетних детей не указываются, указываются слова "супруг", "супруга" или "несовершеннолетний ребенок".</w:t>
      </w:r>
    </w:p>
    <w:p w:rsidR="00A35BE5" w:rsidRDefault="00A35BE5" w:rsidP="005802FC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&lt;2&gt; Место работы и должность супруга (супруги), а также место учебы и (или) место работы (должность) несовершеннолетних детей не указываются.</w:t>
      </w:r>
    </w:p>
    <w:p w:rsidR="00A35BE5" w:rsidRDefault="00A35BE5" w:rsidP="005802FC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 xml:space="preserve">&lt;3&gt; Указывается доход за отчетный период, указанный в </w:t>
      </w:r>
      <w:hyperlink r:id="rId9" w:history="1">
        <w:r>
          <w:rPr>
            <w:color w:val="0000FF"/>
          </w:rPr>
          <w:t>строке 6 раздела 1</w:t>
        </w:r>
      </w:hyperlink>
      <w:r>
        <w:t xml:space="preserve"> сведений, представленных по форме, утвержденной Указом Губернатора Красноярского края от 10.02.2010 N 10-уг "Об утверждении Положения о представлении гражданами, претендующими на замещение должностей государственной гражданской службы Красноярского края, государственными гражданскими служащими Красноярского края сведений о доходах, об имуществе и обязательствах имущественного характера, проверке достоверности и полноты указанных сведений, порядке их размещения на едином краевом портале "Красноярский край" и (или) на официальном сайте государственного органа Красноярского края".</w:t>
      </w:r>
    </w:p>
    <w:p w:rsidR="00A35BE5" w:rsidRDefault="00A35BE5" w:rsidP="005802FC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 xml:space="preserve">&lt;4&gt; Указывается земельный участок, другой объект недвижимости, транспортное средство, ценные бумаги, акции (доли участия, паи в уставных (складочных) капиталах организаций) без указания данных, указанных в </w:t>
      </w:r>
      <w:hyperlink r:id="rId10" w:history="1">
        <w:r>
          <w:rPr>
            <w:color w:val="0000FF"/>
          </w:rPr>
          <w:t>пункте 3</w:t>
        </w:r>
      </w:hyperlink>
      <w:r>
        <w:t xml:space="preserve"> Порядка размещения сведений о доходах, об имуществе и обязательствах имущественного характера, представленных лицами, замещающими муниципальные должности и должности муниципальной службы, об источниках получения средств, за счет которых совершена сделка, на официальном сайте Красноярского края - едином краевом портале "Красноярский край".</w:t>
      </w:r>
    </w:p>
    <w:p w:rsidR="00A35BE5" w:rsidRDefault="00A35BE5" w:rsidP="005802FC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&lt;5&gt; Указываются виды источников получения средств без указания размера (суммы): доход по основному месту службы (работы), доход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иные кредитные обязательства, доход от продажи имущества, другое.</w:t>
      </w:r>
    </w:p>
    <w:sectPr w:rsidR="00A35BE5" w:rsidSect="005802F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02FC"/>
    <w:rsid w:val="004D6F01"/>
    <w:rsid w:val="004E3043"/>
    <w:rsid w:val="00514D23"/>
    <w:rsid w:val="005802FC"/>
    <w:rsid w:val="0059557C"/>
    <w:rsid w:val="00595E5E"/>
    <w:rsid w:val="006E5D95"/>
    <w:rsid w:val="006E7350"/>
    <w:rsid w:val="007C79EF"/>
    <w:rsid w:val="0087198A"/>
    <w:rsid w:val="00A35BE5"/>
    <w:rsid w:val="00A71EE9"/>
    <w:rsid w:val="00B34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EE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link w:val="a"/>
    <w:uiPriority w:val="99"/>
    <w:semiHidden/>
    <w:lock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95E5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">
    <w:name w:val="Знак"/>
    <w:basedOn w:val="Normal"/>
    <w:link w:val="DefaultParagraphFont"/>
    <w:uiPriority w:val="99"/>
    <w:rsid w:val="00595E5E"/>
    <w:pPr>
      <w:widowControl w:val="0"/>
      <w:adjustRightInd w:val="0"/>
      <w:spacing w:after="160" w:line="240" w:lineRule="exact"/>
      <w:jc w:val="right"/>
    </w:pPr>
    <w:rPr>
      <w:rFonts w:cs="Times New Roman"/>
      <w:sz w:val="20"/>
      <w:szCs w:val="20"/>
      <w:lang w:val="en-GB"/>
    </w:rPr>
  </w:style>
  <w:style w:type="paragraph" w:customStyle="1" w:styleId="ConsPlusNonformat">
    <w:name w:val="ConsPlusNonformat"/>
    <w:uiPriority w:val="99"/>
    <w:rsid w:val="00595E5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3608A2FF16E5A0AA8214E1EF537557A53D229F74F65711AE686ED1A8647AE790CBA3F29F21401252827BD2P3oE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83608A2FF16E5A0AA8214E1EF537557A53D229F74F65711AE686ED1A8647AE790CBA3F29F21401252827BD2P3oF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83608A2FF16E5A0AA8214E1EF537557A53D229F74F65711AE686ED1A8647AE790CBA3F29F21401252827BD2P3oCM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D83608A2FF16E5A0AA8214E1EF537557A53D229F74F65711AE686ED1A8647AE790CBA3F29F21401252827BD2P3oDM" TargetMode="External"/><Relationship Id="rId10" Type="http://schemas.openxmlformats.org/officeDocument/2006/relationships/hyperlink" Target="consultantplus://offline/ref=7310C9CB026B513735BB4F49C54A28994630B60C3B7BCE89440CF36AA7455D634C6F18EB54292609A3D26A6Fw1uFM" TargetMode="External"/><Relationship Id="rId4" Type="http://schemas.openxmlformats.org/officeDocument/2006/relationships/hyperlink" Target="consultantplus://offline/ref=D83608A2FF16E5A0AA8214E1EF537557A53D229F74F65711AE686ED1A8647AE790CBA3F29F21401252827BD5P3o4M" TargetMode="External"/><Relationship Id="rId9" Type="http://schemas.openxmlformats.org/officeDocument/2006/relationships/hyperlink" Target="consultantplus://offline/ref=7310C9CB026B513735BB4F49C54A28994630B60C3B7BCE894509F36AA7455D634C6F18EB54292609A3D26A6Cw1u8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2</Pages>
  <Words>584</Words>
  <Characters>3334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</dc:creator>
  <cp:keywords/>
  <dc:description/>
  <cp:lastModifiedBy>Попернацкая Г.А.</cp:lastModifiedBy>
  <cp:revision>6</cp:revision>
  <dcterms:created xsi:type="dcterms:W3CDTF">2015-04-28T12:40:00Z</dcterms:created>
  <dcterms:modified xsi:type="dcterms:W3CDTF">2015-04-29T02:44:00Z</dcterms:modified>
</cp:coreProperties>
</file>